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38E6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GEFRON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A24B3CF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2E763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39CF9" w14:textId="77777777" w:rsidR="00822169" w:rsidRDefault="00822169" w:rsidP="00822169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61E9FEC1" w14:textId="77777777" w:rsidR="00822169" w:rsidRDefault="00822169" w:rsidP="0082216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68DF2D71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54DF4781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6F895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B2201" w14:textId="77777777" w:rsidR="00822169" w:rsidRDefault="00822169" w:rsidP="008221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09B5CE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90D0" w14:textId="77777777" w:rsidR="00822169" w:rsidRDefault="00822169" w:rsidP="009139A6">
      <w:r>
        <w:separator/>
      </w:r>
    </w:p>
  </w:endnote>
  <w:endnote w:type="continuationSeparator" w:id="0">
    <w:p w14:paraId="3C4E2B58" w14:textId="77777777" w:rsidR="00822169" w:rsidRDefault="008221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37D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64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02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F64E" w14:textId="77777777" w:rsidR="00822169" w:rsidRDefault="00822169" w:rsidP="009139A6">
      <w:r>
        <w:separator/>
      </w:r>
    </w:p>
  </w:footnote>
  <w:footnote w:type="continuationSeparator" w:id="0">
    <w:p w14:paraId="13327CB2" w14:textId="77777777" w:rsidR="00822169" w:rsidRDefault="008221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6D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4A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4C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169"/>
    <w:rsid w:val="000666E0"/>
    <w:rsid w:val="002510B7"/>
    <w:rsid w:val="005C130B"/>
    <w:rsid w:val="0082216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C070C"/>
  <w15:chartTrackingRefBased/>
  <w15:docId w15:val="{0FD75317-7302-46FC-A6C4-DECEDFE5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2021-05-19T21:15:00Z</dcterms:created>
  <dcterms:modified xsi:type="dcterms:W3CDTF">2021-05-19T21:16:00Z</dcterms:modified>
</cp:coreProperties>
</file>